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DE9B" w14:textId="77777777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X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6F60C95B" w14:textId="77777777" w:rsidR="00255C5C" w:rsidRDefault="00255C5C" w:rsidP="00255C5C"/>
    <w:p w14:paraId="6F199B39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4464BA97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757077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0C5A364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0919FA4A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44A39CE2" w14:textId="77777777" w:rsidR="00971E32" w:rsidRDefault="00971E32" w:rsidP="00255C5C">
      <w:pPr>
        <w:spacing w:line="312" w:lineRule="auto"/>
        <w:rPr>
          <w:rFonts w:cs="Tahoma"/>
        </w:rPr>
      </w:pPr>
    </w:p>
    <w:p w14:paraId="53C6663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46715AD1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D4B2257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267BB834" w14:textId="77777777" w:rsidTr="00760F28">
        <w:tc>
          <w:tcPr>
            <w:tcW w:w="2518" w:type="dxa"/>
          </w:tcPr>
          <w:p w14:paraId="05B5DD7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CFDFA6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133527E9" w14:textId="77777777" w:rsidTr="00760F28">
        <w:tc>
          <w:tcPr>
            <w:tcW w:w="2518" w:type="dxa"/>
          </w:tcPr>
          <w:p w14:paraId="73566F9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604DA3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6F8555C6" w14:textId="77777777" w:rsidTr="00760F28">
        <w:tc>
          <w:tcPr>
            <w:tcW w:w="2518" w:type="dxa"/>
          </w:tcPr>
          <w:p w14:paraId="7948CFA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95290A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37D94187" w14:textId="77777777" w:rsidTr="00760F28">
        <w:tc>
          <w:tcPr>
            <w:tcW w:w="2518" w:type="dxa"/>
          </w:tcPr>
          <w:p w14:paraId="693882CA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37FE74F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24B3BB2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5CF85BC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E206CBD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297E03A2" w14:textId="77777777" w:rsidTr="0035640A">
        <w:tc>
          <w:tcPr>
            <w:tcW w:w="2518" w:type="dxa"/>
          </w:tcPr>
          <w:p w14:paraId="3EE51E2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6C2C7F5" w14:textId="2E977522" w:rsidR="0035640A" w:rsidRDefault="00BB312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AV-middelen</w:t>
            </w:r>
          </w:p>
        </w:tc>
      </w:tr>
      <w:tr w:rsidR="0035640A" w14:paraId="10C00B63" w14:textId="77777777" w:rsidTr="0035640A">
        <w:tc>
          <w:tcPr>
            <w:tcW w:w="2518" w:type="dxa"/>
          </w:tcPr>
          <w:p w14:paraId="625E1A9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F30052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0427646" w14:textId="4DE79186" w:rsidR="0035640A" w:rsidRDefault="00BB312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12764</w:t>
            </w:r>
          </w:p>
        </w:tc>
      </w:tr>
    </w:tbl>
    <w:p w14:paraId="32819209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45EF3BD2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2FCC268A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38361AB3" w14:textId="77777777" w:rsidTr="00760F28">
        <w:tc>
          <w:tcPr>
            <w:tcW w:w="2518" w:type="dxa"/>
          </w:tcPr>
          <w:p w14:paraId="05D6D04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D00868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11FC7A8" w14:textId="77777777" w:rsidTr="00760F28">
        <w:tc>
          <w:tcPr>
            <w:tcW w:w="2518" w:type="dxa"/>
          </w:tcPr>
          <w:p w14:paraId="0EAB123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3E6322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9D4657E" w14:textId="77777777" w:rsidTr="00760F28">
        <w:tc>
          <w:tcPr>
            <w:tcW w:w="2518" w:type="dxa"/>
          </w:tcPr>
          <w:p w14:paraId="7B3B53A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E05A69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8276A9E" w14:textId="77777777" w:rsidTr="00760F28">
        <w:tc>
          <w:tcPr>
            <w:tcW w:w="2518" w:type="dxa"/>
          </w:tcPr>
          <w:p w14:paraId="54465190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8B3E36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B31E97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31D37521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04D671AC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48E7E25" w14:textId="77777777" w:rsidTr="00662CDC">
        <w:tc>
          <w:tcPr>
            <w:tcW w:w="2518" w:type="dxa"/>
          </w:tcPr>
          <w:p w14:paraId="18413BD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9A0B00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FA67183" w14:textId="77777777" w:rsidTr="00662CDC">
        <w:tc>
          <w:tcPr>
            <w:tcW w:w="2518" w:type="dxa"/>
          </w:tcPr>
          <w:p w14:paraId="298A3DB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76E5B0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4331A6" w14:textId="77777777" w:rsidTr="00662CDC">
        <w:tc>
          <w:tcPr>
            <w:tcW w:w="2518" w:type="dxa"/>
          </w:tcPr>
          <w:p w14:paraId="4F5D65E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D1A914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FC18EF9" w14:textId="77777777" w:rsidTr="00662CDC">
        <w:tc>
          <w:tcPr>
            <w:tcW w:w="2518" w:type="dxa"/>
          </w:tcPr>
          <w:p w14:paraId="1FD46847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2B11D6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EE90CF" w14:textId="77777777" w:rsidTr="00662CDC">
        <w:tc>
          <w:tcPr>
            <w:tcW w:w="2518" w:type="dxa"/>
          </w:tcPr>
          <w:p w14:paraId="4F96B3C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37BEAE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61625FE" w14:textId="77777777" w:rsidTr="00662CDC">
        <w:tc>
          <w:tcPr>
            <w:tcW w:w="2518" w:type="dxa"/>
          </w:tcPr>
          <w:p w14:paraId="12360B3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E59621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7EBEBFC" w14:textId="77777777" w:rsidTr="00662CDC">
        <w:tc>
          <w:tcPr>
            <w:tcW w:w="2518" w:type="dxa"/>
          </w:tcPr>
          <w:p w14:paraId="1ABC35E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16B997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C8F665" w14:textId="77777777" w:rsidR="00991EC5" w:rsidRDefault="00991EC5" w:rsidP="00255C5C">
      <w:pPr>
        <w:spacing w:line="312" w:lineRule="auto"/>
        <w:rPr>
          <w:rFonts w:cs="Tahoma"/>
        </w:rPr>
      </w:pPr>
    </w:p>
    <w:p w14:paraId="08A13DFD" w14:textId="77777777" w:rsidR="00991EC5" w:rsidRDefault="00991EC5" w:rsidP="00991EC5">
      <w:r>
        <w:br w:type="page"/>
      </w:r>
    </w:p>
    <w:p w14:paraId="2CD3B65A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2592E301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51077150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7E964AD" w14:textId="77777777" w:rsidTr="00D753BB">
        <w:tc>
          <w:tcPr>
            <w:tcW w:w="2518" w:type="dxa"/>
          </w:tcPr>
          <w:p w14:paraId="0F1B682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2977118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6660F7F3" w14:textId="77777777" w:rsidTr="00D753BB">
        <w:tc>
          <w:tcPr>
            <w:tcW w:w="2518" w:type="dxa"/>
          </w:tcPr>
          <w:p w14:paraId="2FC836D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EED72F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7082EC4" w14:textId="77777777" w:rsidTr="00D753BB">
        <w:tc>
          <w:tcPr>
            <w:tcW w:w="2518" w:type="dxa"/>
          </w:tcPr>
          <w:p w14:paraId="31150D47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FAB3B22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C9CA8EE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4FF6DD82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22F60756" w14:textId="77777777" w:rsidTr="00D753BB">
        <w:tc>
          <w:tcPr>
            <w:tcW w:w="2518" w:type="dxa"/>
          </w:tcPr>
          <w:p w14:paraId="3109911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7102F5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9221E4D" w14:textId="77777777" w:rsidTr="00D753BB">
        <w:tc>
          <w:tcPr>
            <w:tcW w:w="2518" w:type="dxa"/>
          </w:tcPr>
          <w:p w14:paraId="53842E1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E8AC2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46B6BEA" w14:textId="77777777" w:rsidTr="00D753BB">
        <w:tc>
          <w:tcPr>
            <w:tcW w:w="2518" w:type="dxa"/>
          </w:tcPr>
          <w:p w14:paraId="3CF155A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16FADC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56F55C9" w14:textId="77777777" w:rsidTr="00D753BB">
        <w:tc>
          <w:tcPr>
            <w:tcW w:w="2518" w:type="dxa"/>
          </w:tcPr>
          <w:p w14:paraId="2817ACB4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F492DD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AB7844B" w14:textId="77777777" w:rsidTr="00D753BB">
        <w:tc>
          <w:tcPr>
            <w:tcW w:w="2518" w:type="dxa"/>
          </w:tcPr>
          <w:p w14:paraId="3B3AD5F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B2F255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5979E8B" w14:textId="77777777" w:rsidTr="00D753BB">
        <w:tc>
          <w:tcPr>
            <w:tcW w:w="2518" w:type="dxa"/>
          </w:tcPr>
          <w:p w14:paraId="2D5B125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9DBF01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7CBA4C" w14:textId="77777777" w:rsidTr="00D753BB">
        <w:tc>
          <w:tcPr>
            <w:tcW w:w="2518" w:type="dxa"/>
          </w:tcPr>
          <w:p w14:paraId="44AA06B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9CFD07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003CC61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5805FA8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2CC465C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1C41022" w14:textId="77777777" w:rsidTr="00BE2E97">
        <w:tc>
          <w:tcPr>
            <w:tcW w:w="2518" w:type="dxa"/>
          </w:tcPr>
          <w:p w14:paraId="28E2565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E17CA9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A481E35" w14:textId="77777777" w:rsidTr="00BE2E97">
        <w:tc>
          <w:tcPr>
            <w:tcW w:w="2518" w:type="dxa"/>
          </w:tcPr>
          <w:p w14:paraId="19ABC18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D2D349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C7D351C" w14:textId="77777777" w:rsidTr="00BE2E97">
        <w:tc>
          <w:tcPr>
            <w:tcW w:w="2518" w:type="dxa"/>
          </w:tcPr>
          <w:p w14:paraId="3BBBD9D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0A1711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6B8CB2" w14:textId="77777777" w:rsidTr="00BE2E97">
        <w:tc>
          <w:tcPr>
            <w:tcW w:w="2518" w:type="dxa"/>
          </w:tcPr>
          <w:p w14:paraId="2A6B494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0E6843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EB385C2" w14:textId="77777777" w:rsidTr="00BE2E97">
        <w:tc>
          <w:tcPr>
            <w:tcW w:w="2518" w:type="dxa"/>
          </w:tcPr>
          <w:p w14:paraId="77016A9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C63329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497CD8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F5C8A7F" w14:textId="77777777" w:rsidTr="00BE2E97">
        <w:tc>
          <w:tcPr>
            <w:tcW w:w="2518" w:type="dxa"/>
          </w:tcPr>
          <w:p w14:paraId="281F50A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465BCB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E06364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C3A020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0FB87A37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86CA2DB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AB07D01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497F07A5" w14:textId="77777777" w:rsidTr="00CF1589">
        <w:tc>
          <w:tcPr>
            <w:tcW w:w="2518" w:type="dxa"/>
          </w:tcPr>
          <w:p w14:paraId="3335443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D866FE3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096E3038" w14:textId="77777777" w:rsidTr="00CF1589">
        <w:tc>
          <w:tcPr>
            <w:tcW w:w="2518" w:type="dxa"/>
          </w:tcPr>
          <w:p w14:paraId="295516E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05CDDE8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45B9F163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4FD7EE3" w14:textId="77777777" w:rsidTr="00CF1589">
        <w:tc>
          <w:tcPr>
            <w:tcW w:w="2518" w:type="dxa"/>
          </w:tcPr>
          <w:p w14:paraId="633C923C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5C2E2FD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408AB98F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85403F1" w14:textId="77777777" w:rsidTr="00CF1589">
        <w:tc>
          <w:tcPr>
            <w:tcW w:w="2518" w:type="dxa"/>
          </w:tcPr>
          <w:p w14:paraId="2BF99F6F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22663E6B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47754139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1B0A595" w14:textId="77777777" w:rsidTr="00CF1589">
        <w:tc>
          <w:tcPr>
            <w:tcW w:w="2518" w:type="dxa"/>
          </w:tcPr>
          <w:p w14:paraId="4A282564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12F5C73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10FA6991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694A9364" w14:textId="77777777" w:rsidTr="007D1FC5">
        <w:tc>
          <w:tcPr>
            <w:tcW w:w="2518" w:type="dxa"/>
          </w:tcPr>
          <w:p w14:paraId="20CD3C8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C97DEC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D056387" w14:textId="77777777" w:rsidR="00991EC5" w:rsidRDefault="00991EC5" w:rsidP="00255C5C">
      <w:pPr>
        <w:spacing w:line="312" w:lineRule="auto"/>
        <w:rPr>
          <w:rFonts w:cs="Tahoma"/>
        </w:rPr>
      </w:pPr>
    </w:p>
    <w:p w14:paraId="02C82A15" w14:textId="77777777" w:rsidR="00991EC5" w:rsidRDefault="00991EC5" w:rsidP="00991EC5">
      <w:r>
        <w:br w:type="page"/>
      </w:r>
    </w:p>
    <w:p w14:paraId="54031ACE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78EC129C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6282D0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E533384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05C2A34B" w14:textId="77777777" w:rsidTr="005F3EEE">
        <w:tc>
          <w:tcPr>
            <w:tcW w:w="2518" w:type="dxa"/>
          </w:tcPr>
          <w:p w14:paraId="1392EBB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66903C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512BFA2" w14:textId="77777777" w:rsidTr="005F3EEE">
        <w:tc>
          <w:tcPr>
            <w:tcW w:w="2518" w:type="dxa"/>
          </w:tcPr>
          <w:p w14:paraId="16FF17F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348110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EC2751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64C4ACBA" w14:textId="77777777" w:rsidTr="005F3EEE">
        <w:tc>
          <w:tcPr>
            <w:tcW w:w="2518" w:type="dxa"/>
          </w:tcPr>
          <w:p w14:paraId="4B4E803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D9AB4E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31B98E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76B38776" w14:textId="77777777" w:rsidTr="005F3EEE">
        <w:tc>
          <w:tcPr>
            <w:tcW w:w="2518" w:type="dxa"/>
          </w:tcPr>
          <w:p w14:paraId="6823563A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2EAFD62C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AB82D6D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22E73C3B" w14:textId="77777777" w:rsidTr="005F3EEE">
        <w:tc>
          <w:tcPr>
            <w:tcW w:w="2518" w:type="dxa"/>
          </w:tcPr>
          <w:p w14:paraId="6060A40A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681FC4E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3B93305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CA5D365" w14:textId="77777777" w:rsidTr="005F3EEE">
        <w:tc>
          <w:tcPr>
            <w:tcW w:w="2518" w:type="dxa"/>
          </w:tcPr>
          <w:p w14:paraId="1BFE6F3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0AFC506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0AB77D9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2797070C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5D219579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C703465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7921505E" w14:textId="77777777" w:rsidTr="005F3EEE">
        <w:tc>
          <w:tcPr>
            <w:tcW w:w="2518" w:type="dxa"/>
          </w:tcPr>
          <w:p w14:paraId="67F610A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5EABB5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41B556F9" w14:textId="77777777" w:rsidTr="005F3EEE">
        <w:tc>
          <w:tcPr>
            <w:tcW w:w="2518" w:type="dxa"/>
          </w:tcPr>
          <w:p w14:paraId="0E15119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950E05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EBB479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DB57D65" w14:textId="77777777" w:rsidTr="005F3EEE">
        <w:tc>
          <w:tcPr>
            <w:tcW w:w="2518" w:type="dxa"/>
          </w:tcPr>
          <w:p w14:paraId="64D66B5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0E1D7F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327821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138E1A4" w14:textId="77777777" w:rsidTr="005F3EEE">
        <w:tc>
          <w:tcPr>
            <w:tcW w:w="2518" w:type="dxa"/>
          </w:tcPr>
          <w:p w14:paraId="169886E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47B0A8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F4FBE0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F46BF15" w14:textId="77777777" w:rsidTr="005F3EEE">
        <w:tc>
          <w:tcPr>
            <w:tcW w:w="2518" w:type="dxa"/>
          </w:tcPr>
          <w:p w14:paraId="1E3509A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3C0F50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C8617A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4A61933" w14:textId="77777777" w:rsidTr="005F3EEE">
        <w:tc>
          <w:tcPr>
            <w:tcW w:w="2518" w:type="dxa"/>
          </w:tcPr>
          <w:p w14:paraId="681D58C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8E497F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3217DC9" w14:textId="77777777" w:rsidR="0096532F" w:rsidRDefault="0096532F" w:rsidP="00255C5C">
      <w:pPr>
        <w:spacing w:line="312" w:lineRule="auto"/>
        <w:rPr>
          <w:rFonts w:cs="Tahoma"/>
        </w:rPr>
      </w:pPr>
    </w:p>
    <w:p w14:paraId="66E37410" w14:textId="77777777" w:rsidR="008A71C4" w:rsidRDefault="008A71C4" w:rsidP="00255C5C">
      <w:pPr>
        <w:spacing w:line="312" w:lineRule="auto"/>
        <w:rPr>
          <w:rFonts w:cs="Tahoma"/>
        </w:rPr>
      </w:pPr>
    </w:p>
    <w:p w14:paraId="3EE88751" w14:textId="77777777" w:rsidR="008A71C4" w:rsidRDefault="008A71C4" w:rsidP="00255C5C">
      <w:pPr>
        <w:spacing w:line="312" w:lineRule="auto"/>
        <w:rPr>
          <w:rFonts w:cs="Tahoma"/>
        </w:rPr>
      </w:pPr>
    </w:p>
    <w:p w14:paraId="799C11C7" w14:textId="77777777" w:rsidR="008A71C4" w:rsidRDefault="008A71C4" w:rsidP="00255C5C">
      <w:pPr>
        <w:spacing w:line="312" w:lineRule="auto"/>
        <w:rPr>
          <w:rFonts w:cs="Tahoma"/>
        </w:rPr>
      </w:pPr>
    </w:p>
    <w:p w14:paraId="7362F9F3" w14:textId="77777777" w:rsidR="008A71C4" w:rsidRDefault="008A71C4" w:rsidP="00255C5C">
      <w:pPr>
        <w:spacing w:line="312" w:lineRule="auto"/>
        <w:rPr>
          <w:rFonts w:cs="Tahoma"/>
        </w:rPr>
      </w:pPr>
    </w:p>
    <w:p w14:paraId="371BC674" w14:textId="77777777" w:rsidR="008A71C4" w:rsidRDefault="008A71C4" w:rsidP="00255C5C">
      <w:pPr>
        <w:spacing w:line="312" w:lineRule="auto"/>
        <w:rPr>
          <w:rFonts w:cs="Tahoma"/>
        </w:rPr>
      </w:pPr>
    </w:p>
    <w:p w14:paraId="3F992EA0" w14:textId="77777777" w:rsidR="008A71C4" w:rsidRDefault="008A71C4" w:rsidP="00255C5C">
      <w:pPr>
        <w:spacing w:line="312" w:lineRule="auto"/>
        <w:rPr>
          <w:rFonts w:cs="Tahoma"/>
        </w:rPr>
      </w:pPr>
    </w:p>
    <w:p w14:paraId="729E8BD6" w14:textId="77777777" w:rsidR="008A71C4" w:rsidRDefault="008A71C4" w:rsidP="00255C5C">
      <w:pPr>
        <w:spacing w:line="312" w:lineRule="auto"/>
        <w:rPr>
          <w:rFonts w:cs="Tahoma"/>
        </w:rPr>
      </w:pPr>
    </w:p>
    <w:p w14:paraId="4767772B" w14:textId="77777777" w:rsidR="008A71C4" w:rsidRDefault="008A71C4" w:rsidP="00255C5C">
      <w:pPr>
        <w:spacing w:line="312" w:lineRule="auto"/>
        <w:rPr>
          <w:rFonts w:cs="Tahoma"/>
        </w:rPr>
      </w:pPr>
    </w:p>
    <w:p w14:paraId="67539226" w14:textId="77777777" w:rsidR="008A71C4" w:rsidRDefault="008A71C4" w:rsidP="00255C5C">
      <w:pPr>
        <w:spacing w:line="312" w:lineRule="auto"/>
        <w:rPr>
          <w:rFonts w:cs="Tahoma"/>
        </w:rPr>
      </w:pPr>
    </w:p>
    <w:p w14:paraId="0C1A9A5E" w14:textId="77777777" w:rsidR="008A71C4" w:rsidRDefault="008A71C4" w:rsidP="00255C5C">
      <w:pPr>
        <w:spacing w:line="312" w:lineRule="auto"/>
        <w:rPr>
          <w:rFonts w:cs="Tahoma"/>
        </w:rPr>
      </w:pPr>
    </w:p>
    <w:p w14:paraId="73A0C476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C68FA" w14:textId="77777777" w:rsidR="00BB3125" w:rsidRDefault="00BB3125">
      <w:r>
        <w:separator/>
      </w:r>
    </w:p>
  </w:endnote>
  <w:endnote w:type="continuationSeparator" w:id="0">
    <w:p w14:paraId="7FE07DD3" w14:textId="77777777" w:rsidR="00BB3125" w:rsidRDefault="00BB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86A5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23C12C81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44D50C0F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DEB88" w14:textId="77777777" w:rsidR="00BB3125" w:rsidRDefault="00BB3125">
      <w:r>
        <w:separator/>
      </w:r>
    </w:p>
  </w:footnote>
  <w:footnote w:type="continuationSeparator" w:id="0">
    <w:p w14:paraId="54F2DDBA" w14:textId="77777777" w:rsidR="00BB3125" w:rsidRDefault="00BB3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5F233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238E30" wp14:editId="101281CF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BB3125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B3125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9DE8C"/>
  <w15:docId w15:val="{5FC91038-87C6-4610-AB10-9B8A09B8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Leveringen\Europees-Openbaar\6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6.3 Bijlage format referentieopdracht.dotx</Template>
  <TotalTime>1</TotalTime>
  <Pages>3</Pages>
  <Words>391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Pieterse-Smid, Vera</cp:lastModifiedBy>
  <cp:revision>1</cp:revision>
  <dcterms:created xsi:type="dcterms:W3CDTF">2022-06-21T08:25:00Z</dcterms:created>
  <dcterms:modified xsi:type="dcterms:W3CDTF">2022-06-21T08:26:00Z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